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FB5530" w:rsidRDefault="00FB5530" w:rsidP="009340C1"/>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påberope seg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3"/>
      <w:footerReference w:type="default" r:id="rId14"/>
      <w:headerReference w:type="first" r:id="rId15"/>
      <w:footerReference w:type="first" r:id="rId16"/>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AF64" w14:textId="77777777" w:rsidR="00E54198" w:rsidRDefault="00E54198" w:rsidP="009340C1">
      <w:r>
        <w:separator/>
      </w:r>
    </w:p>
  </w:endnote>
  <w:endnote w:type="continuationSeparator" w:id="0">
    <w:p w14:paraId="0ACCF96D" w14:textId="77777777" w:rsidR="00E54198" w:rsidRDefault="00E54198"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mbria"/>
    <w:panose1 w:val="02000000000000000000"/>
    <w:charset w:val="00"/>
    <w:family w:val="auto"/>
    <w:pitch w:val="variable"/>
    <w:sig w:usb0="00000007" w:usb1="00000001" w:usb2="00000000" w:usb3="00000000" w:csb0="00000093" w:csb1="00000000"/>
    <w:embedRegular r:id="rId1" w:fontKey="{61E4F70C-3FEF-40A6-B23B-D0115FFA66B1}"/>
    <w:embedBold r:id="rId2" w:fontKey="{56188EAC-1E6F-4792-83EF-89ED3524AD7A}"/>
  </w:font>
  <w:font w:name="Tahoma">
    <w:panose1 w:val="020B0604030504040204"/>
    <w:charset w:val="00"/>
    <w:family w:val="swiss"/>
    <w:pitch w:val="variable"/>
    <w:sig w:usb0="E1002EFF" w:usb1="C000605B" w:usb2="00000029" w:usb3="00000000" w:csb0="000101FF" w:csb1="00000000"/>
    <w:embedRegular r:id="rId3" w:fontKey="{1EDB311E-F14C-487C-8104-8B9E0624A8DF}"/>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7474" w14:textId="77777777" w:rsidR="00E54198" w:rsidRDefault="00E54198" w:rsidP="009340C1">
      <w:r>
        <w:separator/>
      </w:r>
    </w:p>
  </w:footnote>
  <w:footnote w:type="continuationSeparator" w:id="0">
    <w:p w14:paraId="6F473317" w14:textId="77777777" w:rsidR="00E54198" w:rsidRDefault="00E54198"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24EE9"/>
    <w:rsid w:val="0042783E"/>
    <w:rsid w:val="00434B3B"/>
    <w:rsid w:val="00442E77"/>
    <w:rsid w:val="00452264"/>
    <w:rsid w:val="00466574"/>
    <w:rsid w:val="004836DC"/>
    <w:rsid w:val="00483FE0"/>
    <w:rsid w:val="004A35F8"/>
    <w:rsid w:val="004B6945"/>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44FF3"/>
    <w:rsid w:val="00A50EFF"/>
    <w:rsid w:val="00A63656"/>
    <w:rsid w:val="00A67238"/>
    <w:rsid w:val="00A801B1"/>
    <w:rsid w:val="00A82A97"/>
    <w:rsid w:val="00A82AA9"/>
    <w:rsid w:val="00AA100D"/>
    <w:rsid w:val="00AA2DA2"/>
    <w:rsid w:val="00AB452C"/>
    <w:rsid w:val="00AE2859"/>
    <w:rsid w:val="00AE3A4E"/>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D00EDE"/>
    <w:rsid w:val="00D0171F"/>
    <w:rsid w:val="00D0256F"/>
    <w:rsid w:val="00D3395E"/>
    <w:rsid w:val="00D44A50"/>
    <w:rsid w:val="00D74103"/>
    <w:rsid w:val="00D76B11"/>
    <w:rsid w:val="00D8326C"/>
    <w:rsid w:val="00DB6A26"/>
    <w:rsid w:val="00DC0D6B"/>
    <w:rsid w:val="00E03FB6"/>
    <w:rsid w:val="00E51F3C"/>
    <w:rsid w:val="00E54198"/>
    <w:rsid w:val="00EB2ECF"/>
    <w:rsid w:val="00F20113"/>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5.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95D33E532A29134384B0DFABF6DB6B78" ma:contentTypeVersion="30" ma:contentTypeDescription="Felles innholdstype for Oslo Kommune" ma:contentTypeScope="" ma:versionID="d8af8cdc5295015d0a0f8d7c9a30fc66">
  <xsd:schema xmlns:xsd="http://www.w3.org/2001/XMLSchema" xmlns:xs="http://www.w3.org/2001/XMLSchema" xmlns:p="http://schemas.microsoft.com/office/2006/metadata/properties" xmlns:ns2="7ed84371-acf6-4102-828c-2caf905b4736" xmlns:ns3="ea0323c9-a66a-4fd3-b4ea-225d3bf195c3" xmlns:ns4="6919a953-0d6b-48d4-b0a1-4493728ec651" targetNamespace="http://schemas.microsoft.com/office/2006/metadata/properties" ma:root="true" ma:fieldsID="327ba34b1b46b8c804ba7757348423d4" ns2:_="" ns3:_="" ns4:_="">
    <xsd:import namespace="7ed84371-acf6-4102-828c-2caf905b4736"/>
    <xsd:import namespace="ea0323c9-a66a-4fd3-b4ea-225d3bf195c3"/>
    <xsd:import namespace="6919a953-0d6b-48d4-b0a1-4493728ec651"/>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AutoKeyPoints" minOccurs="0"/>
                <xsd:element ref="ns3:MediaServiceKeyPoints" minOccurs="0"/>
                <xsd:element ref="ns3:lcf76f155ced4ddcb4097134ff3c332f" minOccurs="0"/>
                <xsd:element ref="ns4:TaxCatchAll"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ea0323c9-a66a-4fd3-b4ea-225d3bf195c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19a953-0d6b-48d4-b0a1-4493728ec65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4537ebba-a8a7-43af-b196-670c6dea00d1}" ma:internalName="TaxCatchAll" ma:showField="CatchAllData" ma:web="6919a953-0d6b-48d4-b0a1-4493728ec651">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6919a953-0d6b-48d4-b0a1-4493728ec651" xsi:nil="true"/>
    <lcf76f155ced4ddcb4097134ff3c332f xmlns="ea0323c9-a66a-4fd3-b4ea-225d3bf195c3">
      <Terms xmlns="http://schemas.microsoft.com/office/infopath/2007/PartnerControls"/>
    </lcf76f155ced4ddcb4097134ff3c332f>
    <OK_Felles_Arkivverdig xmlns="7ed84371-acf6-4102-828c-2caf905b4736" xsi:nil="true"/>
  </documentManagement>
</p:properti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3.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4.xml><?xml version="1.0" encoding="utf-8"?>
<ds:datastoreItem xmlns:ds="http://schemas.openxmlformats.org/officeDocument/2006/customXml" ds:itemID="{54CF18D5-1635-42DD-8744-11B91CECCBFC}">
  <ds:schemaRefs>
    <ds:schemaRef ds:uri="Microsoft.SharePoint.Taxonomy.ContentTypeSync"/>
  </ds:schemaRefs>
</ds:datastoreItem>
</file>

<file path=customXml/itemProps5.xml><?xml version="1.0" encoding="utf-8"?>
<ds:datastoreItem xmlns:ds="http://schemas.openxmlformats.org/officeDocument/2006/customXml" ds:itemID="{F0D41AA0-73A2-4282-8B37-3867618D1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84371-acf6-4102-828c-2caf905b4736"/>
    <ds:schemaRef ds:uri="ea0323c9-a66a-4fd3-b4ea-225d3bf195c3"/>
    <ds:schemaRef ds:uri="6919a953-0d6b-48d4-b0a1-4493728ec6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F1EFA4-2463-4695-86F9-917155076214}">
  <ds:schemaRefs>
    <ds:schemaRef ds:uri="6919a953-0d6b-48d4-b0a1-4493728ec651"/>
    <ds:schemaRef ds:uri="http://purl.org/dc/elements/1.1/"/>
    <ds:schemaRef ds:uri="http://purl.org/dc/dcmitype/"/>
    <ds:schemaRef ds:uri="http://schemas.microsoft.com/office/2006/documentManagement/types"/>
    <ds:schemaRef ds:uri="ea0323c9-a66a-4fd3-b4ea-225d3bf195c3"/>
    <ds:schemaRef ds:uri="http://schemas.microsoft.com/office/infopath/2007/PartnerControls"/>
    <ds:schemaRef ds:uri="http://schemas.openxmlformats.org/package/2006/metadata/core-properties"/>
    <ds:schemaRef ds:uri="http://purl.org/dc/terms/"/>
    <ds:schemaRef ds:uri="7ed84371-acf6-4102-828c-2caf905b473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TotalTime>
  <Pages>18</Pages>
  <Words>5308</Words>
  <Characters>28138</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Sofie Aarseth Eide</cp:lastModifiedBy>
  <cp:revision>3</cp:revision>
  <cp:lastPrinted>2023-08-25T14:01:00Z</cp:lastPrinted>
  <dcterms:created xsi:type="dcterms:W3CDTF">2024-02-26T12:41:00Z</dcterms:created>
  <dcterms:modified xsi:type="dcterms:W3CDTF">2024-02-26T12:42:00Z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0x01010016F48F0717DDBC43A26F9C4EC94D925E0095D33E532A29134384B0DFABF6DB6B78</vt:lpwstr>
  </property>
  <property fmtid="{D5CDD505-2E9C-101B-9397-08002B2CF9AE}" pid="11" name="MediaServiceImageTags">
    <vt:lpwstr/>
  </property>
</Properties>
</file>